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68FF" w14:textId="77777777" w:rsidR="00224412" w:rsidRPr="007F05E6" w:rsidRDefault="00224412" w:rsidP="00474F67">
      <w:pPr>
        <w:pStyle w:val="Unittitle"/>
      </w:pPr>
      <w:r w:rsidRPr="00AA5C9B">
        <w:rPr>
          <w:bCs/>
        </w:rPr>
        <w:t>14</w:t>
      </w:r>
      <w:r>
        <w:rPr>
          <w:bCs/>
        </w:rPr>
        <w:t>: Tools, equipment and materials</w:t>
      </w:r>
    </w:p>
    <w:p w14:paraId="500DC78B" w14:textId="77777777" w:rsidR="00224412" w:rsidRPr="00E96060" w:rsidRDefault="00224412" w:rsidP="00474F67">
      <w:pPr>
        <w:pStyle w:val="Heading1"/>
        <w:rPr>
          <w:color w:val="FC4421"/>
        </w:rPr>
      </w:pPr>
      <w:r w:rsidRPr="00E96060">
        <w:rPr>
          <w:color w:val="FC4421"/>
        </w:rPr>
        <w:t>Worksheet 1: Crossword (tutor)</w:t>
      </w:r>
    </w:p>
    <w:p w14:paraId="3BACEF38" w14:textId="77777777" w:rsidR="00224412" w:rsidRDefault="00224412" w:rsidP="00E6469E">
      <w:pPr>
        <w:spacing w:before="0"/>
      </w:pPr>
      <w:r>
        <w:t>Use the clues to fill in the grid.</w:t>
      </w:r>
    </w:p>
    <w:p w14:paraId="74621B5F" w14:textId="77777777" w:rsidR="00224412" w:rsidRPr="00B95235" w:rsidRDefault="00224412" w:rsidP="00B95235">
      <w:pPr>
        <w:pStyle w:val="CluesTiny"/>
        <w:rPr>
          <w:sz w:val="22"/>
          <w:szCs w:val="22"/>
        </w:rPr>
      </w:pPr>
      <w:r w:rsidRPr="00B95235">
        <w:rPr>
          <w:b/>
          <w:sz w:val="22"/>
          <w:szCs w:val="22"/>
        </w:rPr>
        <w:t>Across</w:t>
      </w:r>
    </w:p>
    <w:p w14:paraId="72C0F828" w14:textId="77777777" w:rsidR="00224412" w:rsidRPr="00B95235" w:rsidRDefault="00224412" w:rsidP="00B95235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3. </w:t>
      </w:r>
      <w:r w:rsidRPr="00B95235">
        <w:rPr>
          <w:sz w:val="22"/>
          <w:szCs w:val="22"/>
        </w:rPr>
        <w:t>If an electrical power tool is damaged, you must ____ using it until it is repaired or replaced (4)</w:t>
      </w:r>
    </w:p>
    <w:p w14:paraId="6FFCFF0E" w14:textId="77777777" w:rsidR="00224412" w:rsidRPr="00B95235" w:rsidRDefault="00224412" w:rsidP="00B95235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5. </w:t>
      </w:r>
      <w:r w:rsidRPr="00B95235">
        <w:rPr>
          <w:sz w:val="22"/>
          <w:szCs w:val="22"/>
        </w:rPr>
        <w:t xml:space="preserve">An </w:t>
      </w:r>
      <w:proofErr w:type="gramStart"/>
      <w:r w:rsidRPr="00B95235">
        <w:rPr>
          <w:sz w:val="22"/>
          <w:szCs w:val="22"/>
        </w:rPr>
        <w:t>asset __</w:t>
      </w:r>
      <w:proofErr w:type="gramEnd"/>
      <w:r w:rsidRPr="00B95235">
        <w:rPr>
          <w:sz w:val="22"/>
          <w:szCs w:val="22"/>
        </w:rPr>
        <w:t>______ is a resource that details all the different assets owned or managed by a company (8)</w:t>
      </w:r>
    </w:p>
    <w:p w14:paraId="57D1A4E9" w14:textId="77777777" w:rsidR="00224412" w:rsidRPr="00B95235" w:rsidRDefault="00224412" w:rsidP="00B95235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6. </w:t>
      </w:r>
      <w:r w:rsidRPr="00B95235">
        <w:rPr>
          <w:sz w:val="22"/>
          <w:szCs w:val="22"/>
        </w:rPr>
        <w:t xml:space="preserve">The </w:t>
      </w:r>
      <w:proofErr w:type="spellStart"/>
      <w:r w:rsidRPr="00B95235">
        <w:rPr>
          <w:sz w:val="22"/>
          <w:szCs w:val="22"/>
        </w:rPr>
        <w:t>colour</w:t>
      </w:r>
      <w:proofErr w:type="spellEnd"/>
      <w:r w:rsidRPr="00B95235">
        <w:rPr>
          <w:sz w:val="22"/>
          <w:szCs w:val="22"/>
        </w:rPr>
        <w:t xml:space="preserve"> of a 110</w:t>
      </w:r>
      <w:r>
        <w:rPr>
          <w:sz w:val="22"/>
          <w:szCs w:val="22"/>
        </w:rPr>
        <w:t>V</w:t>
      </w:r>
      <w:r w:rsidRPr="00B95235">
        <w:rPr>
          <w:sz w:val="22"/>
          <w:szCs w:val="22"/>
        </w:rPr>
        <w:t xml:space="preserve"> plug (6)</w:t>
      </w:r>
    </w:p>
    <w:p w14:paraId="20B05CFB" w14:textId="77777777" w:rsidR="00224412" w:rsidRPr="00B95235" w:rsidRDefault="00224412" w:rsidP="00B95235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7. </w:t>
      </w:r>
      <w:r w:rsidRPr="00B95235">
        <w:rPr>
          <w:sz w:val="22"/>
          <w:szCs w:val="22"/>
        </w:rPr>
        <w:t xml:space="preserve">Most electronic measuring equipment should </w:t>
      </w:r>
      <w:proofErr w:type="gramStart"/>
      <w:r w:rsidRPr="00B95235">
        <w:rPr>
          <w:sz w:val="22"/>
          <w:szCs w:val="22"/>
        </w:rPr>
        <w:t>be __</w:t>
      </w:r>
      <w:proofErr w:type="gramEnd"/>
      <w:r w:rsidRPr="00B95235">
        <w:rPr>
          <w:sz w:val="22"/>
          <w:szCs w:val="22"/>
        </w:rPr>
        <w:t>________ every 12 months (10)</w:t>
      </w:r>
    </w:p>
    <w:p w14:paraId="28EBD6F6" w14:textId="77777777" w:rsidR="00224412" w:rsidRDefault="00224412" w:rsidP="00B95235">
      <w:pPr>
        <w:pStyle w:val="CluesTiny"/>
        <w:rPr>
          <w:b/>
          <w:sz w:val="22"/>
          <w:szCs w:val="22"/>
        </w:rPr>
      </w:pPr>
      <w:r w:rsidRPr="00B95235">
        <w:rPr>
          <w:b/>
          <w:sz w:val="22"/>
          <w:szCs w:val="22"/>
        </w:rPr>
        <w:t xml:space="preserve">8. </w:t>
      </w:r>
      <w:r w:rsidRPr="00B95235">
        <w:rPr>
          <w:sz w:val="22"/>
          <w:szCs w:val="22"/>
        </w:rPr>
        <w:t>What can regular maintenance also be known as? (9)</w:t>
      </w:r>
    </w:p>
    <w:p w14:paraId="7AA263AB" w14:textId="77777777" w:rsidR="00224412" w:rsidRDefault="00224412" w:rsidP="00B95235">
      <w:pPr>
        <w:pStyle w:val="CluesTiny"/>
        <w:rPr>
          <w:b/>
          <w:sz w:val="22"/>
          <w:szCs w:val="22"/>
        </w:rPr>
      </w:pPr>
    </w:p>
    <w:p w14:paraId="42D6A230" w14:textId="77777777" w:rsidR="00224412" w:rsidRPr="00B95235" w:rsidRDefault="00224412" w:rsidP="00B95235">
      <w:pPr>
        <w:pStyle w:val="CluesTiny"/>
        <w:rPr>
          <w:sz w:val="22"/>
          <w:szCs w:val="22"/>
        </w:rPr>
      </w:pPr>
      <w:r w:rsidRPr="00B95235">
        <w:rPr>
          <w:b/>
          <w:sz w:val="22"/>
          <w:szCs w:val="22"/>
        </w:rPr>
        <w:t>Down</w:t>
      </w:r>
    </w:p>
    <w:p w14:paraId="3F18EA13" w14:textId="77777777" w:rsidR="00224412" w:rsidRPr="00B95235" w:rsidRDefault="00224412" w:rsidP="00B95235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1. </w:t>
      </w:r>
      <w:r w:rsidRPr="00B95235">
        <w:rPr>
          <w:sz w:val="22"/>
          <w:szCs w:val="22"/>
        </w:rPr>
        <w:t>What can be powered by battery, 110</w:t>
      </w:r>
      <w:r>
        <w:rPr>
          <w:sz w:val="22"/>
          <w:szCs w:val="22"/>
        </w:rPr>
        <w:t>V</w:t>
      </w:r>
      <w:r w:rsidRPr="00B95235">
        <w:rPr>
          <w:sz w:val="22"/>
          <w:szCs w:val="22"/>
        </w:rPr>
        <w:t xml:space="preserve"> supply or 230</w:t>
      </w:r>
      <w:r>
        <w:rPr>
          <w:sz w:val="22"/>
          <w:szCs w:val="22"/>
        </w:rPr>
        <w:t>V</w:t>
      </w:r>
      <w:r w:rsidRPr="00B95235">
        <w:rPr>
          <w:sz w:val="22"/>
          <w:szCs w:val="22"/>
        </w:rPr>
        <w:t xml:space="preserve"> supply? (5,5)</w:t>
      </w:r>
    </w:p>
    <w:p w14:paraId="39D89E30" w14:textId="77777777" w:rsidR="00224412" w:rsidRPr="00B95235" w:rsidRDefault="00224412" w:rsidP="00B95235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2. </w:t>
      </w:r>
      <w:r w:rsidRPr="00B95235">
        <w:rPr>
          <w:sz w:val="22"/>
          <w:szCs w:val="22"/>
        </w:rPr>
        <w:t>Only 110v ac can be used to power tools on a ____________ site (12)</w:t>
      </w:r>
    </w:p>
    <w:p w14:paraId="4639759F" w14:textId="77777777" w:rsidR="00224412" w:rsidRDefault="00224412" w:rsidP="00B95235">
      <w:pPr>
        <w:spacing w:before="0"/>
        <w:rPr>
          <w:szCs w:val="22"/>
        </w:rPr>
      </w:pPr>
      <w:r w:rsidRPr="00B95235">
        <w:rPr>
          <w:b/>
          <w:bCs/>
          <w:szCs w:val="22"/>
        </w:rPr>
        <w:t xml:space="preserve">4. </w:t>
      </w:r>
      <w:r w:rsidRPr="00B95235">
        <w:rPr>
          <w:szCs w:val="22"/>
        </w:rPr>
        <w:t>This can be created if we do not have tools that cut correctly (5)</w:t>
      </w:r>
    </w:p>
    <w:p w14:paraId="25623AF7" w14:textId="77777777" w:rsidR="00224412" w:rsidRDefault="00224412" w:rsidP="00B95235">
      <w:pPr>
        <w:spacing w:before="0"/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559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224412" w:rsidRPr="0093032B" w14:paraId="7A510051" w14:textId="77777777" w:rsidTr="00196717">
        <w:trPr>
          <w:trHeight w:val="400"/>
          <w:jc w:val="center"/>
        </w:trPr>
        <w:tc>
          <w:tcPr>
            <w:tcW w:w="559" w:type="dxa"/>
          </w:tcPr>
          <w:p w14:paraId="447CE64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069B15C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69E2611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C27204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40F512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AA88ED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F7CDA3A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3CC89CF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8CFA085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04DCB61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38049D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B9E866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2B97765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CA3954F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AA3F04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E44F7D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6E56B45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4B99F7B8" w14:textId="77777777" w:rsidTr="00196717">
        <w:trPr>
          <w:trHeight w:val="400"/>
          <w:jc w:val="center"/>
        </w:trPr>
        <w:tc>
          <w:tcPr>
            <w:tcW w:w="559" w:type="dxa"/>
          </w:tcPr>
          <w:p w14:paraId="108623D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051A48E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C6C60B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4C67A2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D4852A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2A97A48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68F193F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AC84FB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1A60FE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ABD835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3635ED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63A429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4193E4C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777C03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8164A0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A221FD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A2D6C21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25047D5D" w14:textId="77777777" w:rsidTr="00196717">
        <w:trPr>
          <w:trHeight w:val="400"/>
          <w:jc w:val="center"/>
        </w:trPr>
        <w:tc>
          <w:tcPr>
            <w:tcW w:w="559" w:type="dxa"/>
          </w:tcPr>
          <w:p w14:paraId="6CC11D7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479547D6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44F1A74C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5ABDE3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D77872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5D894B2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7714B21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7000180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4EA6CD70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1</w:t>
            </w:r>
          </w:p>
          <w:p w14:paraId="70241621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P</w:t>
            </w: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3371E50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36C0CE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53376E6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0925A2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9986420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2</w:t>
            </w:r>
          </w:p>
          <w:p w14:paraId="46460C0C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C</w:t>
            </w:r>
          </w:p>
        </w:tc>
        <w:tc>
          <w:tcPr>
            <w:tcW w:w="560" w:type="dxa"/>
          </w:tcPr>
          <w:p w14:paraId="0848FBD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2F1DB3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372C53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64476FE1" w14:textId="77777777" w:rsidTr="00196717">
        <w:trPr>
          <w:trHeight w:val="400"/>
          <w:jc w:val="center"/>
        </w:trPr>
        <w:tc>
          <w:tcPr>
            <w:tcW w:w="559" w:type="dxa"/>
          </w:tcPr>
          <w:p w14:paraId="384A1CF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0E463B2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758E219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67E6AE2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7B2E1B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488CB2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EE70D3B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3</w:t>
            </w:r>
          </w:p>
          <w:p w14:paraId="10F37DC2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S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82C2F7A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02263769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T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F2873B1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1DEAF7CA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O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A30CA7C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1CD4E98A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P</w:t>
            </w:r>
          </w:p>
        </w:tc>
        <w:tc>
          <w:tcPr>
            <w:tcW w:w="560" w:type="dxa"/>
            <w:tcBorders>
              <w:left w:val="single" w:sz="2" w:space="0" w:color="auto"/>
            </w:tcBorders>
          </w:tcPr>
          <w:p w14:paraId="2F101B9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7FF3C23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5B2BABF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24B2F56C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007E0761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O</w:t>
            </w:r>
          </w:p>
        </w:tc>
        <w:tc>
          <w:tcPr>
            <w:tcW w:w="560" w:type="dxa"/>
          </w:tcPr>
          <w:p w14:paraId="7DEDD13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78098B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B700A4A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0F79A7F8" w14:textId="77777777" w:rsidTr="00196717">
        <w:trPr>
          <w:trHeight w:val="400"/>
          <w:jc w:val="center"/>
        </w:trPr>
        <w:tc>
          <w:tcPr>
            <w:tcW w:w="559" w:type="dxa"/>
          </w:tcPr>
          <w:p w14:paraId="239BF10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3079FDF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5310F2E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4C445426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45D1EC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372A47E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4</w:t>
            </w:r>
          </w:p>
          <w:p w14:paraId="501D3457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W</w:t>
            </w: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0B6DBAC9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0BA367F2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6D767DD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60B83E8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W</w:t>
            </w: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1744D369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466F265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11F484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8248FC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4DABAF49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4E706AF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N</w:t>
            </w:r>
          </w:p>
        </w:tc>
        <w:tc>
          <w:tcPr>
            <w:tcW w:w="560" w:type="dxa"/>
          </w:tcPr>
          <w:p w14:paraId="49C58C8E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AAE0E3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263F34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30D9026C" w14:textId="77777777" w:rsidTr="00196717">
        <w:trPr>
          <w:trHeight w:val="400"/>
          <w:jc w:val="center"/>
        </w:trPr>
        <w:tc>
          <w:tcPr>
            <w:tcW w:w="559" w:type="dxa"/>
          </w:tcPr>
          <w:p w14:paraId="492D842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bottom w:val="single" w:sz="2" w:space="0" w:color="auto"/>
            </w:tcBorders>
          </w:tcPr>
          <w:p w14:paraId="7233825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3D1C29F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7C827AA3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34A7A8D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1F06049F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44EC158A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A</w:t>
            </w: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3003177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01A7086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7FF9C2F5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BB94105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</w:p>
        </w:tc>
        <w:tc>
          <w:tcPr>
            <w:tcW w:w="560" w:type="dxa"/>
          </w:tcPr>
          <w:p w14:paraId="7D00202C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8DF438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82D67B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0F14FCC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448EF716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3BA9E6C1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S</w:t>
            </w:r>
          </w:p>
        </w:tc>
        <w:tc>
          <w:tcPr>
            <w:tcW w:w="560" w:type="dxa"/>
          </w:tcPr>
          <w:p w14:paraId="00063E4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A90CEB1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056110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392630A4" w14:textId="77777777" w:rsidTr="00196717">
        <w:trPr>
          <w:trHeight w:val="400"/>
          <w:jc w:val="center"/>
        </w:trPr>
        <w:tc>
          <w:tcPr>
            <w:tcW w:w="559" w:type="dxa"/>
            <w:tcBorders>
              <w:right w:val="single" w:sz="2" w:space="0" w:color="auto"/>
            </w:tcBorders>
          </w:tcPr>
          <w:p w14:paraId="103EC3D3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2EB4048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5</w:t>
            </w:r>
          </w:p>
          <w:p w14:paraId="260DE0B3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D7204FF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1A369FE7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CA11EBC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0C24E685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G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EAC3615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FA3C58E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I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8DEB13A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5241D357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S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2557F35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64FDDC7C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T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A005EC7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B410169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7E00293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37CF6465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</w:p>
        </w:tc>
        <w:tc>
          <w:tcPr>
            <w:tcW w:w="560" w:type="dxa"/>
            <w:tcBorders>
              <w:left w:val="single" w:sz="2" w:space="0" w:color="auto"/>
            </w:tcBorders>
          </w:tcPr>
          <w:p w14:paraId="2A4B49D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55D6E9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C685F64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B202C36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C4CE5E4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6D1C203C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T</w:t>
            </w:r>
          </w:p>
        </w:tc>
        <w:tc>
          <w:tcPr>
            <w:tcW w:w="560" w:type="dxa"/>
          </w:tcPr>
          <w:p w14:paraId="6B0D97C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384A269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257460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56EDC753" w14:textId="77777777" w:rsidTr="00196717">
        <w:trPr>
          <w:trHeight w:val="400"/>
          <w:jc w:val="center"/>
        </w:trPr>
        <w:tc>
          <w:tcPr>
            <w:tcW w:w="559" w:type="dxa"/>
          </w:tcPr>
          <w:p w14:paraId="0924E2F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6723D9F9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656E00C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482155B2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41E1615C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7E60DC23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64EA231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T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05525892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431C99A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3B3E7EFE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679AB761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T</w:t>
            </w: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3579EDA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19F5C0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99AB7D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F8B5C2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05BA5C7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36F39A10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</w:p>
        </w:tc>
        <w:tc>
          <w:tcPr>
            <w:tcW w:w="560" w:type="dxa"/>
          </w:tcPr>
          <w:p w14:paraId="3A6A1854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334110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F7F04F3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74A1629B" w14:textId="77777777" w:rsidTr="00196717">
        <w:trPr>
          <w:trHeight w:val="400"/>
          <w:jc w:val="center"/>
        </w:trPr>
        <w:tc>
          <w:tcPr>
            <w:tcW w:w="559" w:type="dxa"/>
          </w:tcPr>
          <w:p w14:paraId="7B04AE5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7DA03A3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6E6DD5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1C6792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6235EA9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6</w:t>
            </w:r>
          </w:p>
          <w:p w14:paraId="65F32C6B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Y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CFBF976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99DEF9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AFE72BE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E849D8A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L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09CB204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56661918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L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5DD9F29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422FC1E2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O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D2DDAB6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32C4944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W</w:t>
            </w:r>
          </w:p>
        </w:tc>
        <w:tc>
          <w:tcPr>
            <w:tcW w:w="560" w:type="dxa"/>
            <w:tcBorders>
              <w:left w:val="single" w:sz="2" w:space="0" w:color="auto"/>
            </w:tcBorders>
          </w:tcPr>
          <w:p w14:paraId="750384A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305CBEC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06CE5F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CBE13C8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0309D992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U</w:t>
            </w:r>
          </w:p>
        </w:tc>
        <w:tc>
          <w:tcPr>
            <w:tcW w:w="560" w:type="dxa"/>
          </w:tcPr>
          <w:p w14:paraId="2BEC577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4E3FDCC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98C40D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00325C87" w14:textId="77777777" w:rsidTr="00196717">
        <w:trPr>
          <w:trHeight w:val="400"/>
          <w:jc w:val="center"/>
        </w:trPr>
        <w:tc>
          <w:tcPr>
            <w:tcW w:w="559" w:type="dxa"/>
          </w:tcPr>
          <w:p w14:paraId="6E50CBF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2CADC61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194D724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660E4CC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4DA554A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5AAE428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6A3AC1B4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6B260AF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2D800AF0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430653E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O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6FA8BD02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3767EC7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28E84D8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72F21C63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4D37E997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50927C9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C</w:t>
            </w: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7B48335E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1BE785FA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C0B7FC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47723533" w14:textId="77777777" w:rsidTr="00196717">
        <w:trPr>
          <w:trHeight w:val="400"/>
          <w:jc w:val="center"/>
        </w:trPr>
        <w:tc>
          <w:tcPr>
            <w:tcW w:w="559" w:type="dxa"/>
          </w:tcPr>
          <w:p w14:paraId="271448F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5040D04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6182144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56507FE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694846F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4D66CF6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11ED1F1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7</w:t>
            </w:r>
          </w:p>
          <w:p w14:paraId="1668C359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C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C1AFB09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421D551C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A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A56E43E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27F0CE4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L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F1E761A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1EA56CE2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I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B4EDEBC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BC3BAD3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B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EE2F30B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33929DED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AC15807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065AD099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A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5013F11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BDD65E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T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79C7E34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49A27EC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9E7B705" w14:textId="77777777" w:rsidR="00224412" w:rsidRPr="0093032B" w:rsidRDefault="00224412" w:rsidP="007C2D53">
            <w:pPr>
              <w:pStyle w:val="CrossgridSmall"/>
              <w:rPr>
                <w:rFonts w:cs="Arial"/>
                <w:szCs w:val="18"/>
              </w:rPr>
            </w:pPr>
            <w:r w:rsidRPr="0093032B">
              <w:rPr>
                <w:rFonts w:cs="Arial"/>
                <w:szCs w:val="18"/>
              </w:rPr>
              <w:t> </w:t>
            </w:r>
          </w:p>
          <w:p w14:paraId="49652344" w14:textId="77777777" w:rsidR="00224412" w:rsidRPr="0093032B" w:rsidRDefault="00224412" w:rsidP="007C2D53">
            <w:pPr>
              <w:pStyle w:val="CrossgridAnswerTiny"/>
              <w:rPr>
                <w:rFonts w:ascii="Arial" w:hAnsi="Arial" w:cs="Arial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D</w:t>
            </w:r>
          </w:p>
        </w:tc>
        <w:tc>
          <w:tcPr>
            <w:tcW w:w="560" w:type="dxa"/>
            <w:tcBorders>
              <w:left w:val="single" w:sz="2" w:space="0" w:color="auto"/>
            </w:tcBorders>
          </w:tcPr>
          <w:p w14:paraId="4806C9A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0BF82D7E" w14:textId="77777777" w:rsidTr="00196717">
        <w:trPr>
          <w:trHeight w:val="400"/>
          <w:jc w:val="center"/>
        </w:trPr>
        <w:tc>
          <w:tcPr>
            <w:tcW w:w="559" w:type="dxa"/>
          </w:tcPr>
          <w:p w14:paraId="036FCE35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73467136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0721A0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645D70A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6FB7CF72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99E3043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44AE714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2" w:space="0" w:color="auto"/>
            </w:tcBorders>
          </w:tcPr>
          <w:p w14:paraId="733B884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DE7F870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5732C936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S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</w:tcBorders>
          </w:tcPr>
          <w:p w14:paraId="525E055E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7C00BE7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4396BFF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094FCC3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55B01A6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1F5B0DB4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I</w:t>
            </w: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0329886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6B62EBB3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CF91DC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4C5ACBE8" w14:textId="77777777" w:rsidTr="00196717">
        <w:trPr>
          <w:trHeight w:val="400"/>
          <w:jc w:val="center"/>
        </w:trPr>
        <w:tc>
          <w:tcPr>
            <w:tcW w:w="559" w:type="dxa"/>
          </w:tcPr>
          <w:p w14:paraId="4AF5F83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59402DB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E26E096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4828DD2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F87750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AA148D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0873210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43C74F6E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503EFDC9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1B9AE52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205600E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1E6D81C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6A194DD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67CB3B8A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AB81D8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O</w:t>
            </w: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0452DD8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A09512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27ACEC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00884E45" w14:textId="77777777" w:rsidTr="00196717">
        <w:trPr>
          <w:trHeight w:val="400"/>
          <w:jc w:val="center"/>
        </w:trPr>
        <w:tc>
          <w:tcPr>
            <w:tcW w:w="559" w:type="dxa"/>
          </w:tcPr>
          <w:p w14:paraId="524D5E8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7D30DD79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56AD6923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55A7390F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B44CA0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906E5E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8AF9335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8</w:t>
            </w:r>
          </w:p>
          <w:p w14:paraId="12AF377E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S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6F08B14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351461D9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9FA84AA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4AC06EDC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369C67C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1BF077B6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32D53D6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CF626F7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I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A418CB2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3FBF86FE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C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1AAA1B4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A0A51A6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I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8EB56A5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767F631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N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A5CB88C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0220D1B8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G</w:t>
            </w:r>
          </w:p>
        </w:tc>
        <w:tc>
          <w:tcPr>
            <w:tcW w:w="560" w:type="dxa"/>
            <w:tcBorders>
              <w:left w:val="single" w:sz="2" w:space="0" w:color="auto"/>
            </w:tcBorders>
          </w:tcPr>
          <w:p w14:paraId="401A20D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569A26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059DA3F1" w14:textId="77777777" w:rsidTr="00196717">
        <w:trPr>
          <w:trHeight w:val="400"/>
          <w:jc w:val="center"/>
        </w:trPr>
        <w:tc>
          <w:tcPr>
            <w:tcW w:w="559" w:type="dxa"/>
          </w:tcPr>
          <w:p w14:paraId="082F626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1CDF62F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0E35BC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D44C78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2A793A9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1D8798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18BC418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092A11F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2E00D0C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70555EA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161CB45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663E28E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79B4A0A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2183117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3C42A98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46E4D99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6A3D13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2A87CED5" w14:textId="77777777" w:rsidTr="00196717">
        <w:trPr>
          <w:trHeight w:val="400"/>
          <w:jc w:val="center"/>
        </w:trPr>
        <w:tc>
          <w:tcPr>
            <w:tcW w:w="559" w:type="dxa"/>
          </w:tcPr>
          <w:p w14:paraId="0BA70555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21844ADF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B39214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9BF9471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5AE642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E441EDA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6607B5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E69ADBF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73B681A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D15A70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2B6965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1B30BF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2CDF7DD1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4EA886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47FAA3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0B1CEC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05791F9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25C76F5C" w14:textId="77777777" w:rsidTr="00196717">
        <w:trPr>
          <w:trHeight w:val="400"/>
          <w:jc w:val="center"/>
        </w:trPr>
        <w:tc>
          <w:tcPr>
            <w:tcW w:w="559" w:type="dxa"/>
          </w:tcPr>
          <w:p w14:paraId="37167EE5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750EF5E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9FC692C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35B972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2BC16DCF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69E671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5E6468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E2CB37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3EC960C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645135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303C74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3018E8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DC54AFA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4DA1763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2DBFFE2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985885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2CD371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F07D584" w14:textId="77777777" w:rsidR="00224412" w:rsidRDefault="00224412" w:rsidP="004D77CF">
      <w:pPr>
        <w:pStyle w:val="Answer"/>
        <w:ind w:left="0"/>
      </w:pPr>
    </w:p>
    <w:p w14:paraId="682940F5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35AC2" w14:textId="77777777" w:rsidR="00D93CB3" w:rsidRDefault="00D93CB3">
      <w:pPr>
        <w:spacing w:before="0" w:after="0"/>
      </w:pPr>
      <w:r>
        <w:separator/>
      </w:r>
    </w:p>
  </w:endnote>
  <w:endnote w:type="continuationSeparator" w:id="0">
    <w:p w14:paraId="4AEBFA99" w14:textId="77777777" w:rsidR="00D93CB3" w:rsidRDefault="00D93C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0736" w14:textId="77777777" w:rsidR="00E96060" w:rsidRPr="00F03E33" w:rsidRDefault="00E96060" w:rsidP="00E96060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33DB7291" wp14:editId="04C6F740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96A40DE" id="Group 2" o:spid="_x0000_s1026" style="position:absolute;margin-left:-44.55pt;margin-top:-10pt;width:566.05pt;height:36.5pt;z-index:251662848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0080C2B" wp14:editId="2FC7B71F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7F6A3" id="Straight Connector 9" o:spid="_x0000_s1026" style="position:absolute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A2169" w14:textId="77777777" w:rsidR="00D93CB3" w:rsidRDefault="00D93CB3">
      <w:pPr>
        <w:spacing w:before="0" w:after="0"/>
      </w:pPr>
      <w:r>
        <w:separator/>
      </w:r>
    </w:p>
  </w:footnote>
  <w:footnote w:type="continuationSeparator" w:id="0">
    <w:p w14:paraId="6635FCA2" w14:textId="77777777" w:rsidR="00D93CB3" w:rsidRDefault="00D93CB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EB0C7" w14:textId="77777777" w:rsidR="00DC24C5" w:rsidRPr="009C6DF4" w:rsidRDefault="00DC24C5" w:rsidP="00DC24C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1EEB37EF" wp14:editId="40CD9E52">
              <wp:simplePos x="0" y="0"/>
              <wp:positionH relativeFrom="column">
                <wp:posOffset>-775335</wp:posOffset>
              </wp:positionH>
              <wp:positionV relativeFrom="paragraph">
                <wp:posOffset>-226695</wp:posOffset>
              </wp:positionV>
              <wp:extent cx="7560000" cy="93077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930775"/>
                        <a:chOff x="-19050" y="0"/>
                        <a:chExt cx="7560000" cy="93077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-19050" y="88569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4237034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2725B5" w14:textId="77777777" w:rsidR="00DC24C5" w:rsidRPr="00631B61" w:rsidRDefault="00DC24C5" w:rsidP="00DC24C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 xml:space="preserve">T Level Technical Qualification in </w:t>
                            </w:r>
                          </w:p>
                          <w:p w14:paraId="79DE9766" w14:textId="77777777" w:rsidR="00DC24C5" w:rsidRPr="00631B61" w:rsidRDefault="00DC24C5" w:rsidP="00DC24C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EEB37EF" id="Group 1" o:spid="_x0000_s1026" style="position:absolute;margin-left:-61.05pt;margin-top:-17.85pt;width:595.3pt;height:73.3pt;z-index:251659776;mso-height-relative:margin" coordorigin="-190" coordsize="75600,93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">
              <v:shape id="Graphic 26" o:spid="_x0000_s1027" style="position:absolute;left:-190;top:8856;width:75599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42371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752725B5" w14:textId="77777777" w:rsidR="00DC24C5" w:rsidRPr="00631B61" w:rsidRDefault="00DC24C5" w:rsidP="00DC24C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 xml:space="preserve">T Level Technical Qualification in </w:t>
                      </w:r>
                    </w:p>
                    <w:p w14:paraId="79DE9766" w14:textId="77777777" w:rsidR="00DC24C5" w:rsidRPr="00631B61" w:rsidRDefault="00DC24C5" w:rsidP="00DC24C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18A0B3AA" w14:textId="77777777" w:rsidR="00DC24C5" w:rsidRPr="00CD3948" w:rsidRDefault="00DC24C5" w:rsidP="00DC24C5">
    <w:pPr>
      <w:pStyle w:val="Header"/>
    </w:pPr>
  </w:p>
  <w:p w14:paraId="68192D6A" w14:textId="77777777" w:rsidR="00DC24C5" w:rsidRPr="001A65DD" w:rsidRDefault="00DC24C5" w:rsidP="00DC24C5">
    <w:pPr>
      <w:pStyle w:val="Header"/>
    </w:pPr>
  </w:p>
  <w:p w14:paraId="28F01F3D" w14:textId="77777777" w:rsidR="00DC24C5" w:rsidRPr="00D87957" w:rsidRDefault="00DC24C5" w:rsidP="00DC24C5">
    <w:pPr>
      <w:pStyle w:val="Header"/>
    </w:pPr>
  </w:p>
  <w:p w14:paraId="36D4A18C" w14:textId="4863B175" w:rsidR="00110217" w:rsidRPr="00DC24C5" w:rsidRDefault="00110217" w:rsidP="00DC24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547387">
    <w:abstractNumId w:val="4"/>
  </w:num>
  <w:num w:numId="2" w16cid:durableId="275992768">
    <w:abstractNumId w:val="14"/>
  </w:num>
  <w:num w:numId="3" w16cid:durableId="910886843">
    <w:abstractNumId w:val="21"/>
  </w:num>
  <w:num w:numId="4" w16cid:durableId="226307839">
    <w:abstractNumId w:val="16"/>
  </w:num>
  <w:num w:numId="5" w16cid:durableId="157120113">
    <w:abstractNumId w:val="7"/>
  </w:num>
  <w:num w:numId="6" w16cid:durableId="223376884">
    <w:abstractNumId w:val="15"/>
  </w:num>
  <w:num w:numId="7" w16cid:durableId="1745494916">
    <w:abstractNumId w:val="7"/>
  </w:num>
  <w:num w:numId="8" w16cid:durableId="1004362539">
    <w:abstractNumId w:val="1"/>
  </w:num>
  <w:num w:numId="9" w16cid:durableId="2031371299">
    <w:abstractNumId w:val="7"/>
    <w:lvlOverride w:ilvl="0">
      <w:startOverride w:val="1"/>
    </w:lvlOverride>
  </w:num>
  <w:num w:numId="10" w16cid:durableId="1995378007">
    <w:abstractNumId w:val="17"/>
  </w:num>
  <w:num w:numId="11" w16cid:durableId="2010670031">
    <w:abstractNumId w:val="13"/>
  </w:num>
  <w:num w:numId="12" w16cid:durableId="1879708009">
    <w:abstractNumId w:val="5"/>
  </w:num>
  <w:num w:numId="13" w16cid:durableId="1792675105">
    <w:abstractNumId w:val="12"/>
  </w:num>
  <w:num w:numId="14" w16cid:durableId="2112774886">
    <w:abstractNumId w:val="18"/>
  </w:num>
  <w:num w:numId="15" w16cid:durableId="604725211">
    <w:abstractNumId w:val="10"/>
  </w:num>
  <w:num w:numId="16" w16cid:durableId="46491268">
    <w:abstractNumId w:val="6"/>
  </w:num>
  <w:num w:numId="17" w16cid:durableId="918055756">
    <w:abstractNumId w:val="23"/>
  </w:num>
  <w:num w:numId="18" w16cid:durableId="1948198579">
    <w:abstractNumId w:val="24"/>
  </w:num>
  <w:num w:numId="19" w16cid:durableId="299846225">
    <w:abstractNumId w:val="3"/>
  </w:num>
  <w:num w:numId="20" w16cid:durableId="2131782026">
    <w:abstractNumId w:val="2"/>
  </w:num>
  <w:num w:numId="21" w16cid:durableId="1582985744">
    <w:abstractNumId w:val="8"/>
  </w:num>
  <w:num w:numId="22" w16cid:durableId="2018192250">
    <w:abstractNumId w:val="8"/>
    <w:lvlOverride w:ilvl="0">
      <w:startOverride w:val="1"/>
    </w:lvlOverride>
  </w:num>
  <w:num w:numId="23" w16cid:durableId="574437329">
    <w:abstractNumId w:val="22"/>
  </w:num>
  <w:num w:numId="24" w16cid:durableId="1791974342">
    <w:abstractNumId w:val="8"/>
    <w:lvlOverride w:ilvl="0">
      <w:startOverride w:val="1"/>
    </w:lvlOverride>
  </w:num>
  <w:num w:numId="25" w16cid:durableId="746390932">
    <w:abstractNumId w:val="8"/>
    <w:lvlOverride w:ilvl="0">
      <w:startOverride w:val="1"/>
    </w:lvlOverride>
  </w:num>
  <w:num w:numId="26" w16cid:durableId="51344512">
    <w:abstractNumId w:val="9"/>
  </w:num>
  <w:num w:numId="27" w16cid:durableId="392972643">
    <w:abstractNumId w:val="19"/>
  </w:num>
  <w:num w:numId="28" w16cid:durableId="1636056733">
    <w:abstractNumId w:val="8"/>
    <w:lvlOverride w:ilvl="0">
      <w:startOverride w:val="1"/>
    </w:lvlOverride>
  </w:num>
  <w:num w:numId="29" w16cid:durableId="724525245">
    <w:abstractNumId w:val="20"/>
  </w:num>
  <w:num w:numId="30" w16cid:durableId="1013263687">
    <w:abstractNumId w:val="8"/>
  </w:num>
  <w:num w:numId="31" w16cid:durableId="2000422093">
    <w:abstractNumId w:val="8"/>
    <w:lvlOverride w:ilvl="0">
      <w:startOverride w:val="1"/>
    </w:lvlOverride>
  </w:num>
  <w:num w:numId="32" w16cid:durableId="812530096">
    <w:abstractNumId w:val="8"/>
    <w:lvlOverride w:ilvl="0">
      <w:startOverride w:val="1"/>
    </w:lvlOverride>
  </w:num>
  <w:num w:numId="33" w16cid:durableId="884178235">
    <w:abstractNumId w:val="0"/>
  </w:num>
  <w:num w:numId="34" w16cid:durableId="18931538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412"/>
    <w:rsid w:val="000033BD"/>
    <w:rsid w:val="0006059A"/>
    <w:rsid w:val="00062AE6"/>
    <w:rsid w:val="00082C62"/>
    <w:rsid w:val="000B231F"/>
    <w:rsid w:val="000E194B"/>
    <w:rsid w:val="00110217"/>
    <w:rsid w:val="00152AC3"/>
    <w:rsid w:val="00156AF3"/>
    <w:rsid w:val="0019491D"/>
    <w:rsid w:val="001F74AD"/>
    <w:rsid w:val="00224412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22278"/>
    <w:rsid w:val="008B0A6F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473E9"/>
    <w:rsid w:val="00D56B82"/>
    <w:rsid w:val="00D93CB3"/>
    <w:rsid w:val="00DA2485"/>
    <w:rsid w:val="00DC24C5"/>
    <w:rsid w:val="00DE29A8"/>
    <w:rsid w:val="00E65771"/>
    <w:rsid w:val="00E96060"/>
    <w:rsid w:val="00F03D59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0CF67DE"/>
  <w15:docId w15:val="{970DE81D-606B-475C-9D30-63AABEC65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customStyle="1" w:styleId="CrossgridSmall">
    <w:name w:val="CrossgridSmall"/>
    <w:basedOn w:val="Normal"/>
    <w:qFormat/>
    <w:rsid w:val="00224412"/>
    <w:pPr>
      <w:spacing w:before="0" w:after="0" w:line="240" w:lineRule="auto"/>
    </w:pPr>
    <w:rPr>
      <w:rFonts w:eastAsia="Times New Roman"/>
      <w:sz w:val="18"/>
      <w:szCs w:val="20"/>
      <w:lang w:val="en-US"/>
    </w:rPr>
  </w:style>
  <w:style w:type="paragraph" w:customStyle="1" w:styleId="CrossgridAnswerTiny">
    <w:name w:val="CrossgridAnswerTiny"/>
    <w:basedOn w:val="Normal"/>
    <w:qFormat/>
    <w:rsid w:val="00224412"/>
    <w:pPr>
      <w:spacing w:before="0" w:after="0" w:line="240" w:lineRule="auto"/>
      <w:jc w:val="center"/>
    </w:pPr>
    <w:rPr>
      <w:rFonts w:ascii="Times New Roman" w:eastAsia="Times New Roman" w:hAnsi="Times New Roman"/>
      <w:sz w:val="16"/>
      <w:szCs w:val="20"/>
      <w:lang w:val="en-US"/>
    </w:rPr>
  </w:style>
  <w:style w:type="paragraph" w:customStyle="1" w:styleId="CluesTiny">
    <w:name w:val="CluesTiny"/>
    <w:basedOn w:val="Normal"/>
    <w:qFormat/>
    <w:rsid w:val="00224412"/>
    <w:pPr>
      <w:spacing w:before="0" w:after="0" w:line="240" w:lineRule="auto"/>
    </w:pPr>
    <w:rPr>
      <w:rFonts w:eastAsia="Times New Roman"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899AA-8996-4A25-83B9-2CB49C5B1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D0FC73-885C-4231-A818-C94F56E62E63}">
  <ds:schemaRefs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01e15224-84b2-4570-bdea-a67bb94d0921"/>
    <ds:schemaRef ds:uri="7c04300a-231c-4281-9146-a98f6f4a7aff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21C4A99-DDD7-42B1-A600-183825B827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Hazell, Danielle</cp:lastModifiedBy>
  <cp:revision>5</cp:revision>
  <cp:lastPrinted>2013-05-15T12:05:00Z</cp:lastPrinted>
  <dcterms:created xsi:type="dcterms:W3CDTF">2021-06-07T10:11:00Z</dcterms:created>
  <dcterms:modified xsi:type="dcterms:W3CDTF">2025-07-08T20:25:00Z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2025-06-01T16:17:34Z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80b8ca31-6b05-4307-8e7b-e8d62e1c1dc2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